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D46362">
            <w:r>
              <w:t>Rektörlük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/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DF061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0A7F6F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CB2B1D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8150D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905E9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F0736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385EEB" w:rsidTr="004C4853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9A7099" w:rsidP="00DF061B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 w:rsidR="00DF061B">
              <w:rPr>
                <w:rFonts w:ascii="Times New Roman" w:hAnsi="Times New Roman"/>
                <w:b/>
                <w:sz w:val="20"/>
              </w:rPr>
              <w:t>OKÇULUK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7677EC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9A7099" w:rsidP="003A0B1F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 w:rsidR="00DF061B">
              <w:rPr>
                <w:rFonts w:ascii="Times New Roman" w:hAnsi="Times New Roman"/>
                <w:b/>
                <w:sz w:val="20"/>
              </w:rPr>
              <w:t>OKÇULUK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2F4705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9A7099" w:rsidP="003A0B1F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 w:rsidR="00DF061B">
              <w:rPr>
                <w:rFonts w:ascii="Times New Roman" w:hAnsi="Times New Roman"/>
                <w:b/>
                <w:sz w:val="20"/>
              </w:rPr>
              <w:t>OKÇULUK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Pr="009A7099" w:rsidRDefault="009A7099" w:rsidP="00385EEB">
            <w:pPr>
              <w:rPr>
                <w:rFonts w:ascii="Times New Roman" w:hAnsi="Times New Roman"/>
                <w:sz w:val="20"/>
              </w:rPr>
            </w:pPr>
            <w:r w:rsidRPr="009A7099">
              <w:rPr>
                <w:rFonts w:ascii="Times New Roman" w:hAnsi="Times New Roman"/>
                <w:sz w:val="20"/>
              </w:rPr>
              <w:t xml:space="preserve">TRADITIONAL </w:t>
            </w:r>
            <w:r w:rsidR="00DF061B" w:rsidRPr="00DF061B">
              <w:rPr>
                <w:rFonts w:ascii="Times New Roman" w:hAnsi="Times New Roman"/>
                <w:sz w:val="20"/>
              </w:rPr>
              <w:t>ARCHERY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9A7099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Pr="009A7099" w:rsidRDefault="009A7099" w:rsidP="00EE4A58">
            <w:pPr>
              <w:rPr>
                <w:rFonts w:ascii="Times New Roman" w:hAnsi="Times New Roman"/>
                <w:sz w:val="20"/>
              </w:rPr>
            </w:pPr>
            <w:r w:rsidRPr="009A7099">
              <w:rPr>
                <w:rFonts w:ascii="Times New Roman" w:hAnsi="Times New Roman"/>
                <w:sz w:val="20"/>
              </w:rPr>
              <w:t xml:space="preserve">TRADITIONAL </w:t>
            </w:r>
            <w:r w:rsidR="00DF061B" w:rsidRPr="00DF061B">
              <w:rPr>
                <w:rFonts w:ascii="Times New Roman" w:hAnsi="Times New Roman"/>
                <w:sz w:val="20"/>
              </w:rPr>
              <w:t>ARCHERY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Default="009A7099"/>
        </w:tc>
      </w:tr>
      <w:tr w:rsidR="009A7099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Default="009A7099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CB2B1D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DF061B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CB2B1D" w:rsidP="00CF241C">
            <w:r>
              <w:t>20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CB2B1D" w:rsidP="00CF241C">
            <w:r>
              <w:t>20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CB2B1D" w:rsidP="00312564">
            <w:pPr>
              <w:jc w:val="both"/>
            </w:pPr>
            <w:r>
              <w:rPr>
                <w:rFonts w:ascii="Times New Roman" w:hAnsi="Times New Roman"/>
                <w:sz w:val="20"/>
              </w:rPr>
              <w:t>Y</w:t>
            </w:r>
            <w:r w:rsidRPr="00B10D2B">
              <w:rPr>
                <w:rFonts w:ascii="Times New Roman" w:hAnsi="Times New Roman"/>
                <w:sz w:val="20"/>
              </w:rPr>
              <w:t>üzyıllar boyunca deneyimlerle kazanılan ve kuşaktan kuşağa aktarılarak insanların ortak belleğinde yer eden geleneksel spor</w:t>
            </w:r>
            <w:r>
              <w:rPr>
                <w:rFonts w:ascii="Times New Roman" w:hAnsi="Times New Roman"/>
                <w:sz w:val="20"/>
              </w:rPr>
              <w:t>lar</w:t>
            </w:r>
            <w:r w:rsidRPr="00B10D2B">
              <w:rPr>
                <w:rFonts w:ascii="Times New Roman" w:hAnsi="Times New Roman"/>
                <w:sz w:val="20"/>
              </w:rPr>
              <w:t xml:space="preserve"> kültürümüzü, sportif ve kültürel olarak </w:t>
            </w:r>
            <w:r>
              <w:rPr>
                <w:rFonts w:ascii="Times New Roman" w:hAnsi="Times New Roman"/>
                <w:sz w:val="20"/>
              </w:rPr>
              <w:t>yeni nesile aktarımını sağlamak</w:t>
            </w:r>
            <w:r w:rsidR="00EE17EF">
              <w:t xml:space="preserve">          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Teorik ders ile birlikte video gösterimi yapılarak derslikte</w:t>
            </w:r>
            <w:r w:rsidR="009500D9">
              <w:t xml:space="preserve"> 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16FDB" w:rsidRDefault="00E16FDB"/>
        </w:tc>
        <w:tc>
          <w:tcPr>
            <w:tcW w:w="3470" w:type="dxa"/>
            <w:shd w:val="clear" w:color="auto" w:fill="auto"/>
            <w:vAlign w:val="center"/>
          </w:tcPr>
          <w:p w:rsidR="00E16FDB" w:rsidRDefault="00E16FDB"/>
        </w:tc>
        <w:tc>
          <w:tcPr>
            <w:tcW w:w="1442" w:type="dxa"/>
            <w:shd w:val="clear" w:color="auto" w:fill="auto"/>
            <w:vAlign w:val="center"/>
          </w:tcPr>
          <w:p w:rsidR="00E16FDB" w:rsidRDefault="00E16FDB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16FDB" w:rsidRPr="000B2885" w:rsidRDefault="00E16FDB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16FDB" w:rsidRPr="000B2885" w:rsidRDefault="00E16FDB" w:rsidP="001C043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3C72CB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0B2885" w:rsidRDefault="00EE0036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Pr="000B2885" w:rsidRDefault="00EE0036" w:rsidP="00EE003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5774D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4D2264" w:rsidRDefault="00EE0036" w:rsidP="002F4588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57671" w:rsidRDefault="00957671">
      <w:r>
        <w:separator/>
      </w:r>
    </w:p>
  </w:endnote>
  <w:endnote w:type="continuationSeparator" w:id="0">
    <w:p w:rsidR="00957671" w:rsidRDefault="0095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57671" w:rsidRDefault="00957671">
      <w:r>
        <w:separator/>
      </w:r>
    </w:p>
  </w:footnote>
  <w:footnote w:type="continuationSeparator" w:id="0">
    <w:p w:rsidR="00957671" w:rsidRDefault="00957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50626F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50626F">
      <w:rPr>
        <w:rStyle w:val="SayfaNumaras"/>
      </w:rPr>
      <w:fldChar w:fldCharType="separate"/>
    </w:r>
    <w:r w:rsidR="00DF061B">
      <w:rPr>
        <w:rStyle w:val="SayfaNumaras"/>
        <w:noProof/>
      </w:rPr>
      <w:t>- 1 -</w:t>
    </w:r>
    <w:r w:rsidR="0050626F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729944">
    <w:abstractNumId w:val="2"/>
  </w:num>
  <w:num w:numId="2" w16cid:durableId="2006980212">
    <w:abstractNumId w:val="1"/>
  </w:num>
  <w:num w:numId="3" w16cid:durableId="1088648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91EE2"/>
    <w:rsid w:val="00095E42"/>
    <w:rsid w:val="000A2239"/>
    <w:rsid w:val="000A7F6F"/>
    <w:rsid w:val="000B2813"/>
    <w:rsid w:val="000B2885"/>
    <w:rsid w:val="000B7581"/>
    <w:rsid w:val="000E3CFA"/>
    <w:rsid w:val="0010119B"/>
    <w:rsid w:val="00101CC1"/>
    <w:rsid w:val="00112FBC"/>
    <w:rsid w:val="00122D38"/>
    <w:rsid w:val="00130F7E"/>
    <w:rsid w:val="00135AA9"/>
    <w:rsid w:val="0015238B"/>
    <w:rsid w:val="0016044C"/>
    <w:rsid w:val="001B4D41"/>
    <w:rsid w:val="001C043F"/>
    <w:rsid w:val="001C3C69"/>
    <w:rsid w:val="001C6B63"/>
    <w:rsid w:val="001D15A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3410A"/>
    <w:rsid w:val="006406FC"/>
    <w:rsid w:val="00652723"/>
    <w:rsid w:val="00686D90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57671"/>
    <w:rsid w:val="00962923"/>
    <w:rsid w:val="00962CFB"/>
    <w:rsid w:val="009731F9"/>
    <w:rsid w:val="00973558"/>
    <w:rsid w:val="0098328E"/>
    <w:rsid w:val="00984E9A"/>
    <w:rsid w:val="00984FC9"/>
    <w:rsid w:val="009A709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AF021E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E1805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B2B1D"/>
    <w:rsid w:val="00CC69EE"/>
    <w:rsid w:val="00CE146A"/>
    <w:rsid w:val="00CF219B"/>
    <w:rsid w:val="00CF241C"/>
    <w:rsid w:val="00D16485"/>
    <w:rsid w:val="00D360E6"/>
    <w:rsid w:val="00D439B4"/>
    <w:rsid w:val="00D46362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DF061B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C7172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68A03F4"/>
  <w15:docId w15:val="{62D2B87F-A97D-44E7-8D3F-B3CB4DCE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C43BA-54B3-4AD6-8754-FDBB5E03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6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9</cp:revision>
  <cp:lastPrinted>2005-07-08T14:54:00Z</cp:lastPrinted>
  <dcterms:created xsi:type="dcterms:W3CDTF">2024-07-22T11:12:00Z</dcterms:created>
  <dcterms:modified xsi:type="dcterms:W3CDTF">2024-07-29T18:15:00Z</dcterms:modified>
</cp:coreProperties>
</file>